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C0" w:rsidRDefault="00A67DC0" w:rsidP="00686FBB">
      <w:pPr>
        <w:jc w:val="center"/>
        <w:rPr>
          <w:rFonts w:eastAsia="Arial Unicode MS"/>
          <w:b/>
          <w:i/>
          <w:kern w:val="2"/>
        </w:rPr>
      </w:pPr>
      <w:r w:rsidRPr="00686FBB">
        <w:rPr>
          <w:rFonts w:eastAsia="Arial Unicode MS"/>
          <w:b/>
          <w:i/>
          <w:kern w:val="2"/>
        </w:rPr>
        <w:t>Статья «Неделя  здоровья»</w:t>
      </w:r>
    </w:p>
    <w:p w:rsidR="00A67DC0" w:rsidRPr="00686FBB" w:rsidRDefault="00A67DC0" w:rsidP="00686FBB">
      <w:pPr>
        <w:jc w:val="center"/>
        <w:rPr>
          <w:rFonts w:eastAsia="Arial Unicode MS"/>
          <w:b/>
          <w:i/>
          <w:kern w:val="2"/>
        </w:rPr>
      </w:pPr>
    </w:p>
    <w:p w:rsidR="00A67DC0" w:rsidRDefault="00A67DC0" w:rsidP="00BC3571">
      <w:pPr>
        <w:rPr>
          <w:rFonts w:eastAsia="Arial Unicode MS"/>
          <w:kern w:val="2"/>
        </w:rPr>
      </w:pPr>
      <w:r>
        <w:rPr>
          <w:rFonts w:eastAsia="Arial Unicode MS"/>
          <w:kern w:val="2"/>
        </w:rPr>
        <w:t xml:space="preserve">С 5 по 9 апреля  в МОУ М-Курганской  о(с)ош   прошла  </w:t>
      </w:r>
      <w:r w:rsidRPr="00BC3571">
        <w:rPr>
          <w:rFonts w:eastAsia="Arial Unicode MS"/>
          <w:b/>
          <w:i/>
          <w:kern w:val="2"/>
        </w:rPr>
        <w:t>Неделя здоровья</w:t>
      </w:r>
      <w:r>
        <w:rPr>
          <w:rFonts w:eastAsia="Arial Unicode MS"/>
          <w:kern w:val="2"/>
        </w:rPr>
        <w:t>.</w:t>
      </w:r>
    </w:p>
    <w:p w:rsidR="00A67DC0" w:rsidRDefault="00A67DC0" w:rsidP="00BC3571">
      <w:pPr>
        <w:rPr>
          <w:rFonts w:eastAsia="Arial Unicode MS"/>
          <w:kern w:val="2"/>
        </w:rPr>
      </w:pPr>
      <w:r>
        <w:rPr>
          <w:rFonts w:eastAsia="Arial Unicode MS"/>
          <w:kern w:val="2"/>
        </w:rPr>
        <w:t>Все ребята  приняли активное участие в проведении всех  мероприятий.</w:t>
      </w:r>
    </w:p>
    <w:p w:rsidR="00A67DC0" w:rsidRPr="00BF78A0" w:rsidRDefault="00A67DC0" w:rsidP="00BC3571">
      <w:pPr>
        <w:rPr>
          <w:rFonts w:eastAsia="Arial Unicode MS"/>
          <w:b/>
          <w:i/>
          <w:kern w:val="2"/>
        </w:rPr>
      </w:pPr>
      <w:r w:rsidRPr="00BF78A0">
        <w:rPr>
          <w:rFonts w:eastAsia="Arial Unicode MS"/>
          <w:b/>
          <w:i/>
          <w:kern w:val="2"/>
        </w:rPr>
        <w:t>В рамках Недели прошли:</w:t>
      </w:r>
    </w:p>
    <w:p w:rsidR="00A67DC0" w:rsidRDefault="00A67DC0" w:rsidP="00BC3571">
      <w:pPr>
        <w:numPr>
          <w:ilvl w:val="0"/>
          <w:numId w:val="1"/>
        </w:numPr>
        <w:spacing w:before="100" w:beforeAutospacing="1" w:after="100" w:afterAutospacing="1"/>
        <w:rPr>
          <w:rFonts w:eastAsia="Arial Unicode MS"/>
          <w:kern w:val="2"/>
        </w:rPr>
      </w:pPr>
      <w:r>
        <w:rPr>
          <w:rFonts w:eastAsia="Arial Unicode MS"/>
          <w:kern w:val="2"/>
        </w:rPr>
        <w:t>Анкетирование  детей  «Как я  оцениваю  своё здоровье?».</w:t>
      </w:r>
    </w:p>
    <w:p w:rsidR="00A67DC0" w:rsidRDefault="00A67DC0" w:rsidP="00BC3571">
      <w:pPr>
        <w:numPr>
          <w:ilvl w:val="0"/>
          <w:numId w:val="1"/>
        </w:numPr>
        <w:spacing w:before="100" w:beforeAutospacing="1" w:after="100" w:afterAutospacing="1"/>
        <w:rPr>
          <w:rFonts w:eastAsia="Arial Unicode MS"/>
          <w:kern w:val="2"/>
        </w:rPr>
      </w:pPr>
      <w:r>
        <w:rPr>
          <w:rFonts w:eastAsia="Arial Unicode MS"/>
          <w:kern w:val="2"/>
        </w:rPr>
        <w:t>Конкурс рисунков «Мы за здоровый образ  жизни!».</w:t>
      </w:r>
    </w:p>
    <w:p w:rsidR="00A67DC0" w:rsidRDefault="00A67DC0" w:rsidP="00BC3571">
      <w:pPr>
        <w:numPr>
          <w:ilvl w:val="0"/>
          <w:numId w:val="1"/>
        </w:numPr>
        <w:spacing w:before="100" w:beforeAutospacing="1" w:after="100" w:afterAutospacing="1"/>
        <w:rPr>
          <w:rFonts w:eastAsia="Arial Unicode MS"/>
          <w:kern w:val="2"/>
        </w:rPr>
      </w:pPr>
      <w:r>
        <w:rPr>
          <w:rFonts w:eastAsia="Arial Unicode MS"/>
          <w:kern w:val="2"/>
        </w:rPr>
        <w:t>Общешкольное  мероприятие « Правила здорового образа  жизни».</w:t>
      </w:r>
    </w:p>
    <w:p w:rsidR="00A67DC0" w:rsidRDefault="00A67DC0" w:rsidP="00BC3571">
      <w:pPr>
        <w:numPr>
          <w:ilvl w:val="0"/>
          <w:numId w:val="1"/>
        </w:numPr>
        <w:spacing w:before="100" w:beforeAutospacing="1" w:after="100" w:afterAutospacing="1"/>
        <w:rPr>
          <w:rFonts w:eastAsia="Arial Unicode MS"/>
          <w:kern w:val="2"/>
        </w:rPr>
      </w:pPr>
      <w:r>
        <w:rPr>
          <w:rFonts w:eastAsia="Arial Unicode MS"/>
          <w:kern w:val="2"/>
        </w:rPr>
        <w:t>Спортивные  соревнования  «Весёлые  старты»</w:t>
      </w:r>
    </w:p>
    <w:p w:rsidR="00A67DC0" w:rsidRDefault="00A67DC0" w:rsidP="00BC3571">
      <w:pPr>
        <w:numPr>
          <w:ilvl w:val="0"/>
          <w:numId w:val="1"/>
        </w:numPr>
        <w:spacing w:before="100" w:beforeAutospacing="1" w:after="100" w:afterAutospacing="1"/>
        <w:rPr>
          <w:rFonts w:eastAsia="Arial Unicode MS"/>
          <w:kern w:val="2"/>
        </w:rPr>
      </w:pPr>
      <w:r>
        <w:rPr>
          <w:rFonts w:eastAsia="Arial Unicode MS"/>
          <w:kern w:val="2"/>
        </w:rPr>
        <w:t>Во всех  классах прошли классные часы  с просмотром видеофильмов, посвященных  здоровому  образу жизни.</w:t>
      </w:r>
    </w:p>
    <w:p w:rsidR="00A67DC0" w:rsidRPr="001B6DA6" w:rsidRDefault="00A67DC0">
      <w:pPr>
        <w:rPr>
          <w:b/>
          <w:i/>
        </w:rPr>
      </w:pPr>
      <w:r>
        <w:t xml:space="preserve">     Самым  интересным  днём  недели  был – </w:t>
      </w:r>
      <w:r w:rsidRPr="001B6DA6">
        <w:rPr>
          <w:b/>
          <w:i/>
        </w:rPr>
        <w:t>7 апреля – Всемирный день  здоровья.</w:t>
      </w:r>
    </w:p>
    <w:p w:rsidR="00A67DC0" w:rsidRPr="006B4CDF" w:rsidRDefault="00A67DC0" w:rsidP="006B4CDF">
      <w:r>
        <w:t>В  этот  день,  учителем  биологии  Поляниченко Т.В. было  проведено  общешкольное мероприятие,  посвящённое  здоровому  образу  жизни. Используя  интересную  презентацию,  учитель  познакомил  ребят  с  основными правилами здорового  образа  жизни. На  общешкольном  мероприятии  присутствовала  инспектор  по  делам  несовершеннолетних  Шандановина Л.Н., она  рассказала ребятам  об основных  положениях  Областного  закона  «</w:t>
      </w:r>
      <w:r>
        <w:rPr>
          <w:bCs/>
        </w:rPr>
        <w:t>О</w:t>
      </w:r>
      <w:r w:rsidRPr="006B4CDF">
        <w:rPr>
          <w:bCs/>
        </w:rPr>
        <w:t xml:space="preserve"> мерах  по  предупреждению  причинения  вреда  здоровью  детей, их  физическому, интеллектуальному, психическому, духовному  и  нравственному  развитию</w:t>
      </w:r>
      <w:r>
        <w:rPr>
          <w:bCs/>
        </w:rPr>
        <w:t>». Очень  интересно прошли  спортивные  соревнования  «Весёлые  старты»  между командами «Факел»  и  « Молния». Организовать  здоровый  отдых  детей  помог  нам   директор  ДЮСШ  Лысухин М.В,  любезно предоставив  спортивный  зал. В  ходе соревнований  были проведены,  учителем  биологии Поляниченко Т.В., интересные  эстафеты  с мячами, скакалками, обручами  и т.д. Все команды  достойно  боролись  за победу. Все  ребята</w:t>
      </w:r>
      <w:r w:rsidRPr="001C69E1">
        <w:rPr>
          <w:color w:val="000000"/>
        </w:rPr>
        <w:t xml:space="preserve"> </w:t>
      </w:r>
      <w:r>
        <w:rPr>
          <w:color w:val="000000"/>
        </w:rPr>
        <w:t xml:space="preserve">проявили  </w:t>
      </w:r>
      <w:r w:rsidRPr="00686FBB">
        <w:rPr>
          <w:color w:val="000000"/>
        </w:rPr>
        <w:t>силу, ловкость, выносливость</w:t>
      </w:r>
      <w:r>
        <w:rPr>
          <w:color w:val="000000"/>
        </w:rPr>
        <w:t>.</w:t>
      </w:r>
    </w:p>
    <w:p w:rsidR="00A67DC0" w:rsidRPr="006B4CDF" w:rsidRDefault="00A67DC0" w:rsidP="006B4CDF">
      <w:r>
        <w:t xml:space="preserve">     Членами  судейской коллегии, во главе с председателем – директором  школы Воробьёвой Т.А., были проведены  награждения  команд. Первое место заняла команда «Молния» - капитан команды ученик  9 «Б»  класса  Карпенко Александр. Второе  место заняла  команда «Факел» - капитан  команды  ученик  9 «А»  класса  Шаховой Вячеслав. Командам  были  вручены  почётные  грамоты и  сладкие призы. В  номинации  «Самый  выносливый»  были  награждены:  Табалина Анна  ученица 8 «А»  класса  и  Харсека  Анна  ученица  9 «Б»  класса. В  номинации  «Самый  ловкий» были  награждены:  капитан  команды  «Факел» Шаховой Вячеслав  и  капитан  команды  «Молния» Карпенко Александр. В  номинации  «Самый  быстрый» были  награждены: Гагарин Юрий  ученик 8 «А» класса и Ким  Олег  ученик  9 «Б»  класса. Участники  и  болельщики  получили  огромное  удовольствие  от  проведённого  мероприятия. </w:t>
      </w:r>
    </w:p>
    <w:p w:rsidR="00A67DC0" w:rsidRPr="00686FBB" w:rsidRDefault="00A67DC0" w:rsidP="001C69E1">
      <w:pPr>
        <w:autoSpaceDE w:val="0"/>
        <w:autoSpaceDN w:val="0"/>
        <w:adjustRightInd w:val="0"/>
        <w:ind w:firstLine="570"/>
        <w:jc w:val="both"/>
      </w:pPr>
      <w:r w:rsidRPr="00686FBB">
        <w:rPr>
          <w:i/>
          <w:iCs/>
          <w:color w:val="000000"/>
        </w:rPr>
        <w:t xml:space="preserve"> </w:t>
      </w:r>
    </w:p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Default="00A67DC0"/>
    <w:p w:rsidR="00A67DC0" w:rsidRPr="00686FBB" w:rsidRDefault="00A67DC0" w:rsidP="008046C6">
      <w:r>
        <w:t xml:space="preserve">  Репортаж  провела  соцпедагог  Кода С.М.</w:t>
      </w:r>
    </w:p>
    <w:sectPr w:rsidR="00A67DC0" w:rsidRPr="00686FBB" w:rsidSect="00F0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0361"/>
    <w:multiLevelType w:val="multilevel"/>
    <w:tmpl w:val="9D36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3A12D72"/>
    <w:multiLevelType w:val="multilevel"/>
    <w:tmpl w:val="7AD8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571"/>
    <w:rsid w:val="00160C83"/>
    <w:rsid w:val="001B6DA6"/>
    <w:rsid w:val="001C69E1"/>
    <w:rsid w:val="00220DCA"/>
    <w:rsid w:val="00260E6D"/>
    <w:rsid w:val="00686FBB"/>
    <w:rsid w:val="006B4CDF"/>
    <w:rsid w:val="008046C6"/>
    <w:rsid w:val="008B47B2"/>
    <w:rsid w:val="00A67DC0"/>
    <w:rsid w:val="00A73E80"/>
    <w:rsid w:val="00AB04F0"/>
    <w:rsid w:val="00BC3571"/>
    <w:rsid w:val="00BF6814"/>
    <w:rsid w:val="00BF78A0"/>
    <w:rsid w:val="00C61123"/>
    <w:rsid w:val="00CB5D7F"/>
    <w:rsid w:val="00D311DF"/>
    <w:rsid w:val="00EF49A3"/>
    <w:rsid w:val="00F0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5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B4CD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160C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0C8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6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383</Words>
  <Characters>2184</Characters>
  <Application>Microsoft Office Outlook</Application>
  <DocSecurity>0</DocSecurity>
  <Lines>0</Lines>
  <Paragraphs>0</Paragraphs>
  <ScaleCrop>false</ScaleCrop>
  <Company>Raid0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Except</dc:creator>
  <cp:keywords/>
  <dc:description/>
  <cp:lastModifiedBy>Admin</cp:lastModifiedBy>
  <cp:revision>10</cp:revision>
  <dcterms:created xsi:type="dcterms:W3CDTF">2010-04-11T13:01:00Z</dcterms:created>
  <dcterms:modified xsi:type="dcterms:W3CDTF">2011-04-26T11:13:00Z</dcterms:modified>
</cp:coreProperties>
</file>